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D1" w:rsidRPr="00B1604C" w:rsidRDefault="009079D1" w:rsidP="000364A0">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OBR-1</w:t>
      </w:r>
    </w:p>
    <w:p w:rsidR="009079D1" w:rsidRPr="00B1604C" w:rsidRDefault="009079D1" w:rsidP="009079D1">
      <w:pPr>
        <w:contextualSpacing/>
        <w:rPr>
          <w:rFonts w:asciiTheme="minorHAnsi" w:hAnsiTheme="minorHAnsi" w:cstheme="minorHAnsi"/>
          <w:sz w:val="20"/>
          <w:szCs w:val="20"/>
        </w:rPr>
      </w:pPr>
    </w:p>
    <w:p w:rsidR="00A93F3A" w:rsidRDefault="00963EB8" w:rsidP="009079D1">
      <w:pPr>
        <w:contextualSpacing/>
        <w:jc w:val="center"/>
        <w:rPr>
          <w:rFonts w:asciiTheme="minorHAnsi" w:hAnsiTheme="minorHAnsi" w:cstheme="minorHAnsi"/>
          <w:b/>
          <w:bCs/>
          <w:sz w:val="22"/>
          <w:szCs w:val="22"/>
        </w:rPr>
      </w:pPr>
      <w:r>
        <w:rPr>
          <w:rFonts w:asciiTheme="minorHAnsi" w:hAnsiTheme="minorHAnsi" w:cstheme="minorHAnsi"/>
          <w:b/>
          <w:bCs/>
          <w:sz w:val="22"/>
          <w:szCs w:val="22"/>
        </w:rPr>
        <w:t xml:space="preserve">A TENDER FOR SET </w:t>
      </w:r>
      <w:r w:rsidR="00EF4A7E">
        <w:rPr>
          <w:rFonts w:asciiTheme="minorHAnsi" w:hAnsiTheme="minorHAnsi" w:cstheme="minorHAnsi"/>
          <w:b/>
          <w:bCs/>
          <w:sz w:val="22"/>
          <w:szCs w:val="22"/>
        </w:rPr>
        <w:t xml:space="preserve"> </w:t>
      </w:r>
      <w:sdt>
        <w:sdtPr>
          <w:rPr>
            <w:rFonts w:asciiTheme="minorHAnsi" w:hAnsiTheme="minorHAnsi" w:cstheme="minorHAnsi"/>
            <w:b/>
            <w:bCs/>
            <w:sz w:val="22"/>
            <w:szCs w:val="22"/>
          </w:rPr>
          <w:id w:val="1537233622"/>
          <w:placeholder>
            <w:docPart w:val="77EA83A0F42542AFA7B7CDEA37361053"/>
          </w:placeholder>
          <w:showingPlcHdr/>
          <w:comboBox>
            <w:listItem w:value="Izberite element."/>
            <w:listItem w:displayText="A" w:value="A"/>
            <w:listItem w:displayText="B" w:value="B"/>
            <w:listItem w:displayText="C" w:value="C"/>
          </w:comboBox>
        </w:sdtPr>
        <w:sdtEndPr/>
        <w:sdtContent>
          <w:permStart w:id="796031358" w:edGrp="everyone"/>
          <w:r w:rsidR="00EF4A7E" w:rsidRPr="00F027DF">
            <w:rPr>
              <w:rStyle w:val="Besedilooznabemesta"/>
              <w:rFonts w:eastAsiaTheme="minorHAnsi"/>
            </w:rPr>
            <w:t>Izberite element.</w:t>
          </w:r>
          <w:permEnd w:id="796031358"/>
        </w:sdtContent>
      </w:sdt>
    </w:p>
    <w:p w:rsidR="009079D1" w:rsidRPr="00B1604C" w:rsidRDefault="00963EB8" w:rsidP="002E6A77">
      <w:pPr>
        <w:contextualSpacing/>
        <w:jc w:val="center"/>
        <w:rPr>
          <w:rFonts w:asciiTheme="minorHAnsi" w:hAnsiTheme="minorHAnsi" w:cstheme="minorHAnsi"/>
          <w:b/>
          <w:bCs/>
          <w:iCs/>
          <w:sz w:val="20"/>
          <w:szCs w:val="20"/>
          <w:u w:val="single"/>
        </w:rPr>
      </w:pPr>
      <w:r w:rsidRPr="00963EB8">
        <w:rPr>
          <w:rFonts w:asciiTheme="minorHAnsi" w:hAnsiTheme="minorHAnsi" w:cstheme="minorHAnsi"/>
          <w:b/>
          <w:bCs/>
          <w:sz w:val="22"/>
          <w:szCs w:val="22"/>
        </w:rPr>
        <w:t>CONSULTING, SUPPORT AND REVISION IN THE PROCESS OF AWARDING RADIO FREQUENCIES IN THE 700 MH</w:t>
      </w:r>
      <w:r>
        <w:rPr>
          <w:rFonts w:asciiTheme="minorHAnsi" w:hAnsiTheme="minorHAnsi" w:cstheme="minorHAnsi"/>
          <w:b/>
          <w:bCs/>
          <w:sz w:val="22"/>
          <w:szCs w:val="22"/>
        </w:rPr>
        <w:t>z, 1500 MHz, 2100 MHz, 2300 MHz, 3600 MHz AND 26 GHz</w:t>
      </w:r>
      <w:r w:rsidRPr="00963EB8">
        <w:rPr>
          <w:rFonts w:asciiTheme="minorHAnsi" w:hAnsiTheme="minorHAnsi" w:cstheme="minorHAnsi"/>
          <w:b/>
          <w:bCs/>
          <w:sz w:val="22"/>
          <w:szCs w:val="22"/>
        </w:rPr>
        <w:t xml:space="preserve"> RADIO FREQUENCY BANDS</w:t>
      </w:r>
    </w:p>
    <w:p w:rsidR="009079D1" w:rsidRPr="00B1604C" w:rsidRDefault="009079D1" w:rsidP="009079D1">
      <w:pPr>
        <w:contextualSpacing/>
        <w:rPr>
          <w:rFonts w:asciiTheme="minorHAnsi" w:hAnsiTheme="minorHAnsi" w:cstheme="minorHAnsi"/>
          <w:b/>
          <w:bCs/>
          <w:iCs/>
          <w:sz w:val="20"/>
          <w:szCs w:val="20"/>
          <w:u w:val="single"/>
        </w:rPr>
      </w:pPr>
    </w:p>
    <w:p w:rsidR="00963EB8" w:rsidRPr="002D4F51" w:rsidRDefault="00963EB8" w:rsidP="00963EB8">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t>1.</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TENDERER</w:t>
      </w:r>
    </w:p>
    <w:p w:rsidR="00963EB8" w:rsidRPr="002D4F51" w:rsidRDefault="00963EB8" w:rsidP="00963EB8">
      <w:pPr>
        <w:contextualSpacing/>
        <w:rPr>
          <w:rFonts w:asciiTheme="minorHAnsi" w:hAnsiTheme="minorHAnsi" w:cstheme="minorHAnsi"/>
          <w:b/>
          <w:bCs/>
          <w:iCs/>
          <w:noProof w:val="0"/>
          <w:sz w:val="20"/>
          <w:szCs w:val="20"/>
          <w:u w:val="single"/>
          <w:lang w:val="en-GB"/>
        </w:rPr>
      </w:pPr>
    </w:p>
    <w:p w:rsidR="00963EB8" w:rsidRPr="002D4F51" w:rsidRDefault="00963EB8" w:rsidP="00963EB8">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u w:val="single"/>
          <w:lang w:val="en-GB"/>
        </w:rPr>
        <w:t>INFORMATION ON THE TENDERER AND SUBCONTRACTORS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u w:val="single"/>
          <w:lang w:val="en-GB"/>
        </w:rPr>
        <w:t>CONTRACTORS IN A JOINT TENDER</w:t>
      </w:r>
      <w:r w:rsidRPr="002D4F51">
        <w:rPr>
          <w:rFonts w:asciiTheme="minorHAnsi" w:hAnsiTheme="minorHAnsi" w:cstheme="minorHAnsi"/>
          <w:noProof w:val="0"/>
          <w:sz w:val="20"/>
          <w:szCs w:val="20"/>
          <w:lang w:val="en-GB"/>
        </w:rPr>
        <w:t xml:space="preserve"> </w:t>
      </w:r>
    </w:p>
    <w:p w:rsidR="00963EB8" w:rsidRPr="002D4F51" w:rsidRDefault="00963EB8" w:rsidP="00963EB8">
      <w:pPr>
        <w:contextualSpacing/>
        <w:rPr>
          <w:rFonts w:asciiTheme="minorHAnsi" w:hAnsiTheme="minorHAnsi" w:cstheme="minorHAnsi"/>
          <w:b/>
          <w:bCs/>
          <w:iCs/>
          <w:noProof w:val="0"/>
          <w:sz w:val="20"/>
          <w:szCs w:val="20"/>
          <w:lang w:val="en-GB"/>
        </w:rPr>
      </w:pPr>
    </w:p>
    <w:p w:rsidR="00963EB8" w:rsidRPr="002D4F51" w:rsidRDefault="00963EB8" w:rsidP="00963EB8">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TENDERER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LEADING CONTRACTOR (in the event of a joint tender):</w:t>
      </w:r>
    </w:p>
    <w:p w:rsidR="00963EB8" w:rsidRPr="002D4F51" w:rsidRDefault="00963EB8" w:rsidP="00963EB8">
      <w:pPr>
        <w:contextualSpacing/>
        <w:rPr>
          <w:rFonts w:asciiTheme="minorHAnsi" w:hAnsiTheme="minorHAnsi" w:cstheme="minorHAnsi"/>
          <w:b/>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30"/>
      </w:tblGrid>
      <w:tr w:rsidR="00963EB8" w:rsidRPr="002D4F51" w:rsidTr="00A1468F">
        <w:trPr>
          <w:trHeight w:val="502"/>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Name or full company name of the tenderer</w:t>
            </w:r>
          </w:p>
        </w:tc>
        <w:bookmarkStart w:id="0" w:name="_GoBack"/>
        <w:permStart w:id="458494413"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bookmarkEnd w:id="0"/>
            <w:permEnd w:id="458494413"/>
          </w:p>
        </w:tc>
      </w:tr>
      <w:tr w:rsidR="00963EB8" w:rsidRPr="002D4F51" w:rsidTr="00A1468F">
        <w:trPr>
          <w:trHeight w:val="552"/>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Tenderer’s registered office</w:t>
            </w:r>
          </w:p>
        </w:tc>
        <w:permStart w:id="1176839068"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76839068"/>
          </w:p>
        </w:tc>
      </w:tr>
      <w:tr w:rsidR="00963EB8" w:rsidRPr="002D4F51" w:rsidTr="00A1468F">
        <w:trPr>
          <w:trHeight w:val="702"/>
        </w:trPr>
        <w:tc>
          <w:tcPr>
            <w:tcW w:w="4551" w:type="dxa"/>
            <w:shd w:val="clear" w:color="auto" w:fill="auto"/>
            <w:vAlign w:val="center"/>
          </w:tcPr>
          <w:p w:rsidR="00963EB8" w:rsidRPr="002D4F51" w:rsidRDefault="00963EB8" w:rsidP="00A1468F">
            <w:pPr>
              <w:contextualSpacing/>
              <w:jc w:val="lef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Authorized person/s or legal representative/s (signatories of the contract)</w:t>
            </w:r>
          </w:p>
        </w:tc>
        <w:permStart w:id="703934394"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3934394"/>
          </w:p>
        </w:tc>
      </w:tr>
      <w:tr w:rsidR="00963EB8" w:rsidRPr="002D4F51" w:rsidTr="00A1468F">
        <w:trPr>
          <w:trHeight w:val="556"/>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Contact person</w:t>
            </w:r>
          </w:p>
        </w:tc>
        <w:permStart w:id="2044881362"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44881362"/>
          </w:p>
        </w:tc>
      </w:tr>
      <w:tr w:rsidR="00963EB8" w:rsidRPr="002D4F51" w:rsidTr="00A1468F">
        <w:trPr>
          <w:trHeight w:val="564"/>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Telephone</w:t>
            </w:r>
          </w:p>
        </w:tc>
        <w:permStart w:id="785126568"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85126568"/>
          </w:p>
        </w:tc>
      </w:tr>
      <w:tr w:rsidR="00963EB8" w:rsidRPr="002D4F51" w:rsidTr="00A1468F">
        <w:trPr>
          <w:trHeight w:val="544"/>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Fax</w:t>
            </w:r>
          </w:p>
        </w:tc>
        <w:permStart w:id="1001655060"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01655060"/>
          </w:p>
        </w:tc>
      </w:tr>
      <w:tr w:rsidR="00963EB8" w:rsidRPr="002D4F51" w:rsidTr="00A1468F">
        <w:trPr>
          <w:trHeight w:val="566"/>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Email</w:t>
            </w:r>
          </w:p>
        </w:tc>
        <w:permStart w:id="1725046784"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25046784"/>
          </w:p>
        </w:tc>
      </w:tr>
      <w:tr w:rsidR="00963EB8" w:rsidRPr="002D4F51" w:rsidTr="00A1468F">
        <w:trPr>
          <w:trHeight w:val="560"/>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Bank account number (IBAN)</w:t>
            </w:r>
          </w:p>
        </w:tc>
        <w:permStart w:id="1586975214"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86975214"/>
          </w:p>
        </w:tc>
      </w:tr>
      <w:tr w:rsidR="00963EB8" w:rsidRPr="002D4F51" w:rsidTr="00A1468F">
        <w:trPr>
          <w:trHeight w:val="540"/>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Company registration number</w:t>
            </w:r>
          </w:p>
        </w:tc>
        <w:permStart w:id="1451822095"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51822095"/>
          </w:p>
        </w:tc>
      </w:tr>
      <w:tr w:rsidR="00963EB8" w:rsidRPr="002D4F51" w:rsidTr="00A1468F">
        <w:trPr>
          <w:trHeight w:val="576"/>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VAT ID no.</w:t>
            </w:r>
          </w:p>
        </w:tc>
        <w:permStart w:id="2033975475"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33975475"/>
          </w:p>
        </w:tc>
      </w:tr>
      <w:tr w:rsidR="00963EB8" w:rsidRPr="002D4F51" w:rsidTr="00A1468F">
        <w:trPr>
          <w:trHeight w:val="556"/>
        </w:trPr>
        <w:tc>
          <w:tcPr>
            <w:tcW w:w="4551"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Tax office.</w:t>
            </w:r>
          </w:p>
        </w:tc>
        <w:permStart w:id="1233212996" w:edGrp="everyone"/>
        <w:tc>
          <w:tcPr>
            <w:tcW w:w="4509"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33212996"/>
          </w:p>
        </w:tc>
      </w:tr>
    </w:tbl>
    <w:p w:rsidR="00963EB8" w:rsidRPr="002D4F51" w:rsidRDefault="00963EB8" w:rsidP="00963EB8">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rsidR="00963EB8" w:rsidRPr="002D4F51" w:rsidRDefault="00963EB8" w:rsidP="00963EB8">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2.</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WITH SUBCONTRACTORS</w:t>
      </w:r>
    </w:p>
    <w:p w:rsidR="00963EB8" w:rsidRPr="002D4F51" w:rsidRDefault="00963EB8" w:rsidP="00963EB8">
      <w:pPr>
        <w:contextualSpacing/>
        <w:rPr>
          <w:rFonts w:asciiTheme="minorHAnsi" w:hAnsiTheme="minorHAnsi" w:cstheme="minorHAnsi"/>
          <w:b/>
          <w:bCs/>
          <w:iCs/>
          <w:noProof w:val="0"/>
          <w:sz w:val="20"/>
          <w:szCs w:val="20"/>
          <w:u w:val="single"/>
          <w:lang w:val="en-GB"/>
        </w:rPr>
      </w:pPr>
    </w:p>
    <w:p w:rsidR="00963EB8" w:rsidRPr="002D4F51" w:rsidRDefault="00963EB8" w:rsidP="00963EB8">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this section, if they will be working with subcontractors to perform the public procurement. Tenderers should also fill out set </w:t>
      </w:r>
      <w:proofErr w:type="gramStart"/>
      <w:r w:rsidRPr="002D4F51">
        <w:rPr>
          <w:rFonts w:asciiTheme="minorHAnsi" w:hAnsiTheme="minorHAnsi" w:cstheme="minorHAnsi"/>
          <w:noProof w:val="0"/>
          <w:sz w:val="20"/>
          <w:szCs w:val="20"/>
          <w:lang w:val="en-GB"/>
        </w:rPr>
        <w:t>1</w:t>
      </w:r>
      <w:proofErr w:type="gramEnd"/>
      <w:r w:rsidRPr="002D4F51">
        <w:rPr>
          <w:rFonts w:asciiTheme="minorHAnsi" w:hAnsiTheme="minorHAnsi" w:cstheme="minorHAnsi"/>
          <w:noProof w:val="0"/>
          <w:sz w:val="20"/>
          <w:szCs w:val="20"/>
          <w:lang w:val="en-GB"/>
        </w:rPr>
        <w:t xml:space="preserve"> of this form for each subcontractor. </w:t>
      </w:r>
    </w:p>
    <w:p w:rsidR="00963EB8" w:rsidRPr="002D4F51" w:rsidRDefault="00963EB8" w:rsidP="00963EB8">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63EB8" w:rsidRPr="002D4F51" w:rsidTr="00A1468F">
        <w:tc>
          <w:tcPr>
            <w:tcW w:w="1668" w:type="dxa"/>
            <w:shd w:val="clear" w:color="auto" w:fill="auto"/>
          </w:tcPr>
          <w:p w:rsidR="00963EB8" w:rsidRPr="002D4F51" w:rsidRDefault="00963EB8" w:rsidP="00A1468F">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618" w:type="dxa"/>
            <w:shd w:val="clear" w:color="auto" w:fill="auto"/>
          </w:tcPr>
          <w:p w:rsidR="00963EB8" w:rsidRPr="002D4F51" w:rsidRDefault="00963EB8" w:rsidP="00A1468F">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subcontractor</w:t>
            </w:r>
          </w:p>
        </w:tc>
      </w:tr>
      <w:tr w:rsidR="00963EB8" w:rsidRPr="002D4F51" w:rsidTr="00A1468F">
        <w:trPr>
          <w:trHeight w:val="649"/>
        </w:trPr>
        <w:tc>
          <w:tcPr>
            <w:tcW w:w="166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181803232" w:edGrp="everyone"/>
        <w:tc>
          <w:tcPr>
            <w:tcW w:w="761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1803232"/>
          </w:p>
        </w:tc>
      </w:tr>
      <w:tr w:rsidR="00963EB8" w:rsidRPr="002D4F51" w:rsidTr="00A1468F">
        <w:trPr>
          <w:trHeight w:val="617"/>
        </w:trPr>
        <w:tc>
          <w:tcPr>
            <w:tcW w:w="166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798709826" w:edGrp="everyone"/>
        <w:tc>
          <w:tcPr>
            <w:tcW w:w="761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98709826"/>
          </w:p>
        </w:tc>
      </w:tr>
      <w:tr w:rsidR="00963EB8" w:rsidRPr="002D4F51" w:rsidTr="00A1468F">
        <w:trPr>
          <w:trHeight w:val="624"/>
        </w:trPr>
        <w:tc>
          <w:tcPr>
            <w:tcW w:w="166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89292695" w:edGrp="everyone"/>
        <w:tc>
          <w:tcPr>
            <w:tcW w:w="761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9292695"/>
          </w:p>
        </w:tc>
      </w:tr>
      <w:tr w:rsidR="00963EB8" w:rsidRPr="002D4F51" w:rsidTr="00A1468F">
        <w:trPr>
          <w:trHeight w:val="561"/>
        </w:trPr>
        <w:tc>
          <w:tcPr>
            <w:tcW w:w="166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1948930866" w:edGrp="everyone"/>
        <w:tc>
          <w:tcPr>
            <w:tcW w:w="7618"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48930866"/>
          </w:p>
        </w:tc>
      </w:tr>
    </w:tbl>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the table “The part of the public contract to be performed by the subcontractor” for each subcontractor for as many separate parts of the contract an individual subcontractor will perform. </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The part of the public contract to </w:t>
      </w:r>
      <w:proofErr w:type="gramStart"/>
      <w:r w:rsidRPr="002D4F51">
        <w:rPr>
          <w:rFonts w:asciiTheme="minorHAnsi" w:hAnsiTheme="minorHAnsi" w:cstheme="minorHAnsi"/>
          <w:b/>
          <w:bCs/>
          <w:noProof w:val="0"/>
          <w:sz w:val="20"/>
          <w:szCs w:val="20"/>
          <w:lang w:val="en-GB"/>
        </w:rPr>
        <w:t>be performed</w:t>
      </w:r>
      <w:proofErr w:type="gramEnd"/>
      <w:r w:rsidRPr="002D4F51">
        <w:rPr>
          <w:rFonts w:asciiTheme="minorHAnsi" w:hAnsiTheme="minorHAnsi" w:cstheme="minorHAnsi"/>
          <w:b/>
          <w:bCs/>
          <w:noProof w:val="0"/>
          <w:sz w:val="20"/>
          <w:szCs w:val="20"/>
          <w:lang w:val="en-GB"/>
        </w:rPr>
        <w:t xml:space="preserve"> by the subcontractor:</w:t>
      </w:r>
    </w:p>
    <w:p w:rsidR="00963EB8" w:rsidRPr="002D4F51" w:rsidRDefault="00963EB8" w:rsidP="00963EB8">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963EB8" w:rsidRPr="002D4F51" w:rsidTr="00A1468F">
        <w:trPr>
          <w:trHeight w:val="634"/>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Subcontractor's short company name</w:t>
            </w:r>
          </w:p>
        </w:tc>
        <w:permStart w:id="1469399246"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69399246"/>
          </w:p>
        </w:tc>
      </w:tr>
      <w:tr w:rsidR="00963EB8" w:rsidRPr="002D4F51" w:rsidTr="00A1468F">
        <w:trPr>
          <w:trHeight w:val="558"/>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Description of the part of the contract the subcontractor will perform</w:t>
            </w:r>
          </w:p>
        </w:tc>
        <w:permStart w:id="1633503769"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33503769"/>
          </w:p>
        </w:tc>
      </w:tr>
      <w:tr w:rsidR="00963EB8" w:rsidRPr="002D4F51" w:rsidTr="00A1468F">
        <w:trPr>
          <w:trHeight w:val="566"/>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proofErr w:type="spellStart"/>
            <w:r w:rsidRPr="002D4F51">
              <w:rPr>
                <w:rFonts w:asciiTheme="minorHAnsi" w:hAnsiTheme="minorHAnsi" w:cstheme="minorHAnsi"/>
                <w:noProof w:val="0"/>
                <w:sz w:val="20"/>
                <w:szCs w:val="20"/>
                <w:lang w:val="en-GB"/>
              </w:rPr>
              <w:t>Qty</w:t>
            </w:r>
            <w:proofErr w:type="spellEnd"/>
          </w:p>
        </w:tc>
        <w:permStart w:id="804682667"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04682667"/>
          </w:p>
        </w:tc>
      </w:tr>
      <w:tr w:rsidR="00963EB8" w:rsidRPr="002D4F51" w:rsidTr="00A1468F">
        <w:trPr>
          <w:trHeight w:val="560"/>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Value</w:t>
            </w:r>
          </w:p>
        </w:tc>
        <w:permStart w:id="867118243"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67118243"/>
          </w:p>
        </w:tc>
      </w:tr>
      <w:tr w:rsidR="00963EB8" w:rsidRPr="002D4F51" w:rsidTr="00A1468F">
        <w:trPr>
          <w:trHeight w:val="540"/>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Location</w:t>
            </w:r>
          </w:p>
        </w:tc>
        <w:permStart w:id="2118024400"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18024400"/>
          </w:p>
        </w:tc>
      </w:tr>
      <w:tr w:rsidR="00963EB8" w:rsidRPr="002D4F51" w:rsidTr="00A1468F">
        <w:trPr>
          <w:trHeight w:val="576"/>
        </w:trPr>
        <w:tc>
          <w:tcPr>
            <w:tcW w:w="313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Deadline</w:t>
            </w:r>
          </w:p>
        </w:tc>
        <w:permStart w:id="2095605940" w:edGrp="everyone"/>
        <w:tc>
          <w:tcPr>
            <w:tcW w:w="5785" w:type="dxa"/>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95605940"/>
          </w:p>
        </w:tc>
      </w:tr>
    </w:tbl>
    <w:p w:rsidR="00963EB8" w:rsidRPr="002D4F51" w:rsidRDefault="00963EB8" w:rsidP="00963EB8">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rsidR="00963EB8" w:rsidRPr="002D4F51" w:rsidRDefault="00963EB8" w:rsidP="00963EB8">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3.</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THROUGH A JOINT TENDER</w:t>
      </w:r>
      <w:r w:rsidRPr="002D4F51">
        <w:rPr>
          <w:rFonts w:asciiTheme="minorHAnsi" w:hAnsiTheme="minorHAnsi" w:cstheme="minorHAnsi"/>
          <w:noProof w:val="0"/>
          <w:sz w:val="20"/>
          <w:szCs w:val="20"/>
          <w:u w:val="single"/>
          <w:lang w:val="en-GB"/>
        </w:rPr>
        <w:t xml:space="preserve"> </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this section, if they are performing the public contract through a joint tender. Tenderers should also fill out set </w:t>
      </w:r>
      <w:proofErr w:type="gramStart"/>
      <w:r w:rsidRPr="002D4F51">
        <w:rPr>
          <w:rFonts w:asciiTheme="minorHAnsi" w:hAnsiTheme="minorHAnsi" w:cstheme="minorHAnsi"/>
          <w:noProof w:val="0"/>
          <w:sz w:val="20"/>
          <w:szCs w:val="20"/>
          <w:lang w:val="en-GB"/>
        </w:rPr>
        <w:t>1</w:t>
      </w:r>
      <w:proofErr w:type="gramEnd"/>
      <w:r w:rsidRPr="002D4F51">
        <w:rPr>
          <w:rFonts w:asciiTheme="minorHAnsi" w:hAnsiTheme="minorHAnsi" w:cstheme="minorHAnsi"/>
          <w:noProof w:val="0"/>
          <w:sz w:val="20"/>
          <w:szCs w:val="20"/>
          <w:lang w:val="en-GB"/>
        </w:rPr>
        <w:t xml:space="preserve"> of this form for each of the companies participating in the joint tender.</w:t>
      </w:r>
    </w:p>
    <w:p w:rsidR="00963EB8" w:rsidRPr="002D4F51" w:rsidRDefault="00963EB8" w:rsidP="00963EB8">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63EB8" w:rsidRPr="002D4F51" w:rsidTr="00A1468F">
        <w:tc>
          <w:tcPr>
            <w:tcW w:w="1614" w:type="dxa"/>
            <w:shd w:val="clear" w:color="auto" w:fill="auto"/>
          </w:tcPr>
          <w:p w:rsidR="00963EB8" w:rsidRPr="002D4F51" w:rsidRDefault="00963EB8" w:rsidP="00A1468F">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305" w:type="dxa"/>
            <w:shd w:val="clear" w:color="auto" w:fill="auto"/>
          </w:tcPr>
          <w:p w:rsidR="00963EB8" w:rsidRPr="002D4F51" w:rsidRDefault="00963EB8" w:rsidP="00A1468F">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companies in joint tender</w:t>
            </w:r>
          </w:p>
        </w:tc>
      </w:tr>
      <w:tr w:rsidR="00963EB8" w:rsidRPr="002D4F51" w:rsidTr="00A1468F">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110409493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04094938"/>
          </w:p>
        </w:tc>
      </w:tr>
      <w:tr w:rsidR="00963EB8" w:rsidRPr="002D4F51" w:rsidTr="00A1468F">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536308530"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6308530"/>
          </w:p>
        </w:tc>
      </w:tr>
      <w:tr w:rsidR="00963EB8" w:rsidRPr="002D4F51" w:rsidTr="00A1468F">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48968503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89685038"/>
          </w:p>
        </w:tc>
      </w:tr>
      <w:tr w:rsidR="00963EB8" w:rsidRPr="002D4F51" w:rsidTr="00A1468F">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44580112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rsidR="00963EB8" w:rsidRPr="002D4F51" w:rsidRDefault="00963EB8" w:rsidP="00A1468F">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45801128"/>
          </w:p>
        </w:tc>
      </w:tr>
    </w:tbl>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
          <w:bCs/>
          <w:iCs/>
          <w:noProof w:val="0"/>
          <w:sz w:val="20"/>
          <w:szCs w:val="20"/>
          <w:u w:val="single"/>
          <w:lang w:val="en-GB"/>
        </w:rPr>
      </w:pPr>
      <w:proofErr w:type="gramStart"/>
      <w:r w:rsidRPr="002D4F51">
        <w:rPr>
          <w:rFonts w:asciiTheme="minorHAnsi" w:hAnsiTheme="minorHAnsi" w:cstheme="minorHAnsi"/>
          <w:b/>
          <w:bCs/>
          <w:noProof w:val="0"/>
          <w:sz w:val="20"/>
          <w:szCs w:val="20"/>
          <w:u w:val="single"/>
          <w:lang w:val="en-GB"/>
        </w:rPr>
        <w:t>This form is signed by representatives of all the tenderers submitting the joint tender</w:t>
      </w:r>
      <w:proofErr w:type="gramEnd"/>
      <w:r w:rsidRPr="002D4F51">
        <w:rPr>
          <w:rFonts w:asciiTheme="minorHAnsi" w:hAnsiTheme="minorHAnsi" w:cstheme="minorHAnsi"/>
          <w:b/>
          <w:bCs/>
          <w:noProof w:val="0"/>
          <w:sz w:val="20"/>
          <w:szCs w:val="20"/>
          <w:u w:val="single"/>
          <w:lang w:val="en-GB"/>
        </w:rPr>
        <w:t>.</w:t>
      </w:r>
      <w:r w:rsidRPr="002D4F51">
        <w:rPr>
          <w:rFonts w:asciiTheme="minorHAnsi" w:hAnsiTheme="minorHAnsi" w:cstheme="minorHAnsi"/>
          <w:noProof w:val="0"/>
          <w:sz w:val="20"/>
          <w:szCs w:val="20"/>
          <w:u w:val="single"/>
          <w:lang w:val="en-GB"/>
        </w:rPr>
        <w:t xml:space="preserve"> </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We, the tenderers, hereby state that we:</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perform the public contract in a professional manner, according to quality and professional standards, and in accordance with the valid legislation (laws, regulations, standards, technical agreements), technical instructions, recommendations and norms, if we are selected to perform this public contract;</w:t>
      </w: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perform the public contract with professionally qualified workers or staff, taking into account all the requirements of occupational safety and labour law, applying in the territory of the Republic of Slovenia;</w:t>
      </w: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fully agree with and accept the conditions and other requirements of the contracting authority found in this procurement documentation, without any limitations;</w:t>
      </w: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have reviewed the whole documentation related to awarding the public tender when completing this tender;</w:t>
      </w: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are fully acquainted with the scope and complexity of the public procurement subject;</w:t>
      </w:r>
    </w:p>
    <w:p w:rsidR="00963EB8"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not be making any claims for compensation from the contracting authority should we not be selected to perform the public procurement;</w:t>
      </w:r>
    </w:p>
    <w:p w:rsidR="007D04F2" w:rsidRPr="002D4F51" w:rsidRDefault="007D04F2"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will consistently avoid the conflict of interest and that there is no circumstance that could cause conflicts of interest in relation to this public procurement;</w:t>
      </w:r>
    </w:p>
    <w:p w:rsidR="00963EB8" w:rsidRPr="002D4F51" w:rsidRDefault="00963EB8" w:rsidP="00963EB8">
      <w:pPr>
        <w:pStyle w:val="Odstavekseznama"/>
        <w:numPr>
          <w:ilvl w:val="0"/>
          <w:numId w:val="9"/>
        </w:numPr>
        <w:tabs>
          <w:tab w:val="num" w:pos="794"/>
        </w:tabs>
        <w:ind w:left="284" w:hanging="284"/>
        <w:contextualSpacing/>
        <w:rPr>
          <w:rFonts w:asciiTheme="minorHAnsi" w:hAnsiTheme="minorHAnsi" w:cstheme="minorHAnsi"/>
          <w:noProof w:val="0"/>
          <w:sz w:val="20"/>
          <w:szCs w:val="20"/>
          <w:lang w:val="en-GB"/>
        </w:rPr>
      </w:pPr>
      <w:proofErr w:type="gramStart"/>
      <w:r w:rsidRPr="002D4F51">
        <w:rPr>
          <w:rFonts w:asciiTheme="minorHAnsi" w:hAnsiTheme="minorHAnsi" w:cstheme="minorHAnsi"/>
          <w:noProof w:val="0"/>
          <w:sz w:val="20"/>
          <w:szCs w:val="20"/>
          <w:lang w:val="en-GB"/>
        </w:rPr>
        <w:t>have</w:t>
      </w:r>
      <w:proofErr w:type="gramEnd"/>
      <w:r w:rsidRPr="002D4F51">
        <w:rPr>
          <w:rFonts w:asciiTheme="minorHAnsi" w:hAnsiTheme="minorHAnsi" w:cstheme="minorHAnsi"/>
          <w:noProof w:val="0"/>
          <w:sz w:val="20"/>
          <w:szCs w:val="20"/>
          <w:lang w:val="en-GB"/>
        </w:rPr>
        <w:t xml:space="preserve"> given only true and correct statements.</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signature</w:t>
      </w:r>
    </w:p>
    <w:p w:rsidR="00963EB8" w:rsidRPr="002D4F51" w:rsidRDefault="00963EB8" w:rsidP="00963EB8">
      <w:pPr>
        <w:contextualSpacing/>
        <w:rPr>
          <w:rFonts w:asciiTheme="minorHAnsi" w:hAnsiTheme="minorHAnsi" w:cstheme="minorHAnsi"/>
          <w:bCs/>
          <w:iCs/>
          <w:noProof w:val="0"/>
          <w:sz w:val="20"/>
          <w:szCs w:val="20"/>
          <w:lang w:val="en-GB"/>
        </w:rPr>
      </w:pPr>
    </w:p>
    <w:p w:rsidR="00963EB8" w:rsidRPr="002D4F51" w:rsidRDefault="00963EB8" w:rsidP="00963EB8">
      <w:pPr>
        <w:ind w:left="5040" w:firstLine="720"/>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____________________________</w:t>
      </w:r>
    </w:p>
    <w:p w:rsidR="009079D1" w:rsidRPr="00B1604C" w:rsidRDefault="009079D1" w:rsidP="00963EB8">
      <w:pPr>
        <w:contextualSpacing/>
        <w:rPr>
          <w:rFonts w:asciiTheme="minorHAnsi" w:hAnsiTheme="minorHAnsi" w:cstheme="minorHAnsi"/>
          <w:bCs/>
          <w:iCs/>
          <w:sz w:val="20"/>
          <w:szCs w:val="20"/>
        </w:rPr>
      </w:pPr>
    </w:p>
    <w:sectPr w:rsidR="009079D1" w:rsidRPr="00B1604C"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5D3" w:rsidRDefault="000F35D3" w:rsidP="00184F9B">
      <w:r>
        <w:separator/>
      </w:r>
    </w:p>
  </w:endnote>
  <w:endnote w:type="continuationSeparator" w:id="0">
    <w:p w:rsidR="000F35D3" w:rsidRDefault="000F35D3"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roman"/>
    <w:notTrueType/>
    <w:pitch w:val="default"/>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3B0F4B">
    <w:pPr>
      <w:pStyle w:val="Telobesedila"/>
      <w:spacing w:before="75"/>
      <w:ind w:left="0" w:right="-404"/>
      <w:rPr>
        <w:color w:val="231F20"/>
        <w:spacing w:val="-6"/>
      </w:rPr>
    </w:pPr>
  </w:p>
  <w:p w:rsidR="000364A0" w:rsidRDefault="000364A0"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0364A0" w:rsidRPr="003B0F4B" w:rsidRDefault="000364A0"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DA6BFF">
      <w:rPr>
        <w:rFonts w:eastAsia="Calibri" w:cs="Arial"/>
        <w:b/>
        <w:color w:val="231F20"/>
      </w:rPr>
      <w:t>37</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Pr="00EC2F5E" w:rsidRDefault="000364A0"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0364A0" w:rsidRPr="00EC2F5E" w:rsidRDefault="000364A0"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0364A0" w:rsidRPr="00EC2F5E" w:rsidRDefault="000364A0" w:rsidP="009079D1">
          <w:pPr>
            <w:spacing w:before="4" w:line="150" w:lineRule="exact"/>
            <w:rPr>
              <w:rFonts w:cs="Arial"/>
              <w:sz w:val="14"/>
              <w:szCs w:val="14"/>
            </w:rPr>
          </w:pPr>
        </w:p>
      </w:tc>
      <w:tc>
        <w:tcPr>
          <w:tcW w:w="4535" w:type="dxa"/>
        </w:tcPr>
        <w:p w:rsidR="000364A0" w:rsidRPr="00EC2F5E" w:rsidRDefault="000364A0"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F1902">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F1902">
            <w:rPr>
              <w:rFonts w:eastAsia="Calibri" w:cs="Arial"/>
              <w:color w:val="231F20"/>
              <w:sz w:val="14"/>
              <w:szCs w:val="14"/>
            </w:rPr>
            <w:t>3</w:t>
          </w:r>
          <w:r w:rsidRPr="00EC2F5E">
            <w:rPr>
              <w:rFonts w:eastAsia="Calibri" w:cs="Arial"/>
              <w:color w:val="231F20"/>
              <w:sz w:val="14"/>
              <w:szCs w:val="14"/>
            </w:rPr>
            <w:fldChar w:fldCharType="end"/>
          </w:r>
        </w:p>
      </w:tc>
    </w:tr>
  </w:tbl>
  <w:p w:rsidR="000364A0" w:rsidRPr="006A61D4" w:rsidRDefault="000364A0"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Pr="00EC2F5E" w:rsidRDefault="000364A0"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0364A0" w:rsidRPr="00EC2F5E" w:rsidRDefault="000364A0"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0364A0" w:rsidRPr="00EC2F5E" w:rsidTr="009079D1">
      <w:tc>
        <w:tcPr>
          <w:tcW w:w="4535" w:type="dxa"/>
        </w:tcPr>
        <w:p w:rsidR="000364A0" w:rsidRPr="00EC2F5E" w:rsidRDefault="000364A0" w:rsidP="009079D1">
          <w:pPr>
            <w:spacing w:before="4" w:line="150" w:lineRule="exact"/>
            <w:rPr>
              <w:rFonts w:cs="Arial"/>
              <w:sz w:val="14"/>
              <w:szCs w:val="14"/>
            </w:rPr>
          </w:pPr>
        </w:p>
      </w:tc>
      <w:tc>
        <w:tcPr>
          <w:tcW w:w="4535" w:type="dxa"/>
        </w:tcPr>
        <w:p w:rsidR="000364A0" w:rsidRPr="00EC2F5E" w:rsidRDefault="000364A0"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5F190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5F1902">
            <w:rPr>
              <w:rFonts w:eastAsia="Calibri" w:cs="Arial"/>
              <w:color w:val="231F20"/>
              <w:sz w:val="14"/>
              <w:szCs w:val="14"/>
            </w:rPr>
            <w:t>3</w:t>
          </w:r>
          <w:r w:rsidRPr="00EC2F5E">
            <w:rPr>
              <w:rFonts w:eastAsia="Calibri" w:cs="Arial"/>
              <w:color w:val="231F20"/>
              <w:sz w:val="14"/>
              <w:szCs w:val="14"/>
            </w:rPr>
            <w:fldChar w:fldCharType="end"/>
          </w:r>
        </w:p>
      </w:tc>
    </w:tr>
  </w:tbl>
  <w:p w:rsidR="000364A0" w:rsidRPr="006A61D4" w:rsidRDefault="000364A0"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5D3" w:rsidRDefault="000F35D3" w:rsidP="00184F9B">
      <w:r>
        <w:separator/>
      </w:r>
    </w:p>
  </w:footnote>
  <w:footnote w:type="continuationSeparator" w:id="0">
    <w:p w:rsidR="000F35D3" w:rsidRDefault="000F35D3"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3B0F4B">
    <w:pPr>
      <w:pStyle w:val="Glava"/>
      <w:ind w:left="-1560"/>
    </w:pPr>
    <w:r>
      <w:drawing>
        <wp:inline distT="0" distB="0" distL="0" distR="0" wp14:anchorId="136EBC32" wp14:editId="1A368AD4">
          <wp:extent cx="2191056" cy="981212"/>
          <wp:effectExtent l="0" t="0" r="0"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7109AE">
    <w:pPr>
      <w:pStyle w:val="Glava"/>
      <w:ind w:left="-1560"/>
    </w:pPr>
    <w:r w:rsidRPr="00376972">
      <w:drawing>
        <wp:inline distT="0" distB="0" distL="0" distR="0" wp14:anchorId="3978B77D" wp14:editId="67241365">
          <wp:extent cx="2201287" cy="981075"/>
          <wp:effectExtent l="0" t="0" r="889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0364A0" w:rsidRDefault="000364A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4A0" w:rsidRDefault="000364A0" w:rsidP="009C77A1">
    <w:pPr>
      <w:pStyle w:val="Glava"/>
      <w:ind w:left="-1560"/>
    </w:pPr>
    <w:r>
      <w:drawing>
        <wp:inline distT="0" distB="0" distL="0" distR="0" wp14:anchorId="703B645D" wp14:editId="318634EE">
          <wp:extent cx="2190750" cy="97731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5"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1"/>
  </w:num>
  <w:num w:numId="2">
    <w:abstractNumId w:val="24"/>
  </w:num>
  <w:num w:numId="3">
    <w:abstractNumId w:val="29"/>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2"/>
  </w:num>
  <w:num w:numId="6">
    <w:abstractNumId w:val="5"/>
  </w:num>
  <w:num w:numId="7">
    <w:abstractNumId w:val="16"/>
  </w:num>
  <w:num w:numId="8">
    <w:abstractNumId w:val="14"/>
  </w:num>
  <w:num w:numId="9">
    <w:abstractNumId w:val="9"/>
  </w:num>
  <w:num w:numId="10">
    <w:abstractNumId w:val="2"/>
  </w:num>
  <w:num w:numId="11">
    <w:abstractNumId w:val="8"/>
  </w:num>
  <w:num w:numId="12">
    <w:abstractNumId w:val="13"/>
  </w:num>
  <w:num w:numId="13">
    <w:abstractNumId w:val="17"/>
  </w:num>
  <w:num w:numId="14">
    <w:abstractNumId w:val="28"/>
  </w:num>
  <w:num w:numId="15">
    <w:abstractNumId w:val="4"/>
  </w:num>
  <w:num w:numId="16">
    <w:abstractNumId w:val="6"/>
  </w:num>
  <w:num w:numId="17">
    <w:abstractNumId w:val="11"/>
  </w:num>
  <w:num w:numId="18">
    <w:abstractNumId w:val="26"/>
  </w:num>
  <w:num w:numId="19">
    <w:abstractNumId w:val="7"/>
  </w:num>
  <w:num w:numId="20">
    <w:abstractNumId w:val="19"/>
  </w:num>
  <w:num w:numId="21">
    <w:abstractNumId w:val="10"/>
  </w:num>
  <w:num w:numId="22">
    <w:abstractNumId w:val="23"/>
  </w:num>
  <w:num w:numId="23">
    <w:abstractNumId w:val="0"/>
  </w:num>
  <w:num w:numId="24">
    <w:abstractNumId w:val="3"/>
  </w:num>
  <w:num w:numId="25">
    <w:abstractNumId w:val="18"/>
  </w:num>
  <w:num w:numId="26">
    <w:abstractNumId w:val="20"/>
  </w:num>
  <w:num w:numId="27">
    <w:abstractNumId w:val="15"/>
  </w:num>
  <w:num w:numId="28">
    <w:abstractNumId w:val="12"/>
  </w:num>
  <w:num w:numId="29">
    <w:abstractNumId w:val="25"/>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1" w:cryptProviderType="rsaAES" w:cryptAlgorithmClass="hash" w:cryptAlgorithmType="typeAny" w:cryptAlgorithmSid="14" w:cryptSpinCount="100000" w:hash="pcEk4HgqfWr+4dzxfhqipMpZj6VPRaTYv/zaP1sOP6TMGRlbjqrc8FGl8eNxZVzaO0OE+nLoLyd1TPdJo+UPPw==" w:salt="bq59+V+VQPkdrpW/daHjWw=="/>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321E"/>
    <w:rsid w:val="00005B11"/>
    <w:rsid w:val="00010237"/>
    <w:rsid w:val="0001454B"/>
    <w:rsid w:val="00016B52"/>
    <w:rsid w:val="0001740C"/>
    <w:rsid w:val="00020699"/>
    <w:rsid w:val="00020C66"/>
    <w:rsid w:val="000248EB"/>
    <w:rsid w:val="00026081"/>
    <w:rsid w:val="00027BDE"/>
    <w:rsid w:val="00031CEE"/>
    <w:rsid w:val="000364A0"/>
    <w:rsid w:val="00037A8C"/>
    <w:rsid w:val="00041D2D"/>
    <w:rsid w:val="000430F0"/>
    <w:rsid w:val="00045929"/>
    <w:rsid w:val="000465A6"/>
    <w:rsid w:val="00046F05"/>
    <w:rsid w:val="000528ED"/>
    <w:rsid w:val="00061671"/>
    <w:rsid w:val="000620AB"/>
    <w:rsid w:val="00065D65"/>
    <w:rsid w:val="000700C4"/>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7836"/>
    <w:rsid w:val="000A7EDE"/>
    <w:rsid w:val="000B0E07"/>
    <w:rsid w:val="000B1B28"/>
    <w:rsid w:val="000B32C9"/>
    <w:rsid w:val="000B41E9"/>
    <w:rsid w:val="000C059E"/>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3438"/>
    <w:rsid w:val="000E53ED"/>
    <w:rsid w:val="000E55E0"/>
    <w:rsid w:val="000E6310"/>
    <w:rsid w:val="000E6610"/>
    <w:rsid w:val="000F2C1E"/>
    <w:rsid w:val="000F32FE"/>
    <w:rsid w:val="000F35D3"/>
    <w:rsid w:val="000F5F6B"/>
    <w:rsid w:val="001012AF"/>
    <w:rsid w:val="00101985"/>
    <w:rsid w:val="00101C9C"/>
    <w:rsid w:val="00101E00"/>
    <w:rsid w:val="00102917"/>
    <w:rsid w:val="00104F5F"/>
    <w:rsid w:val="001078C0"/>
    <w:rsid w:val="001114CA"/>
    <w:rsid w:val="00122F6A"/>
    <w:rsid w:val="00131964"/>
    <w:rsid w:val="001331FA"/>
    <w:rsid w:val="00140907"/>
    <w:rsid w:val="00141DA3"/>
    <w:rsid w:val="00143FC5"/>
    <w:rsid w:val="0015003B"/>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CF6"/>
    <w:rsid w:val="001942A3"/>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3127"/>
    <w:rsid w:val="001D4243"/>
    <w:rsid w:val="001D5371"/>
    <w:rsid w:val="001E1CEB"/>
    <w:rsid w:val="001E2F70"/>
    <w:rsid w:val="001E5F50"/>
    <w:rsid w:val="001E62A1"/>
    <w:rsid w:val="001E7300"/>
    <w:rsid w:val="001F09D0"/>
    <w:rsid w:val="001F3348"/>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4281"/>
    <w:rsid w:val="002F553B"/>
    <w:rsid w:val="002F5B59"/>
    <w:rsid w:val="002F6BA7"/>
    <w:rsid w:val="002F6DF3"/>
    <w:rsid w:val="003020A7"/>
    <w:rsid w:val="00302F5F"/>
    <w:rsid w:val="003033AA"/>
    <w:rsid w:val="00303554"/>
    <w:rsid w:val="00307D4D"/>
    <w:rsid w:val="003105E4"/>
    <w:rsid w:val="00310F1B"/>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614DA"/>
    <w:rsid w:val="0036413C"/>
    <w:rsid w:val="00364EF5"/>
    <w:rsid w:val="00365FCF"/>
    <w:rsid w:val="00366F1F"/>
    <w:rsid w:val="00372A09"/>
    <w:rsid w:val="003739D7"/>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1B51"/>
    <w:rsid w:val="004A5256"/>
    <w:rsid w:val="004A689B"/>
    <w:rsid w:val="004B0255"/>
    <w:rsid w:val="004B3139"/>
    <w:rsid w:val="004C5F6A"/>
    <w:rsid w:val="004C7847"/>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28F"/>
    <w:rsid w:val="00534696"/>
    <w:rsid w:val="005348FC"/>
    <w:rsid w:val="0053740E"/>
    <w:rsid w:val="00537F77"/>
    <w:rsid w:val="00541732"/>
    <w:rsid w:val="00542853"/>
    <w:rsid w:val="00544287"/>
    <w:rsid w:val="00547849"/>
    <w:rsid w:val="00552A4A"/>
    <w:rsid w:val="00552ED5"/>
    <w:rsid w:val="00553423"/>
    <w:rsid w:val="00554E64"/>
    <w:rsid w:val="0056126B"/>
    <w:rsid w:val="00561903"/>
    <w:rsid w:val="00564A7B"/>
    <w:rsid w:val="00565BC5"/>
    <w:rsid w:val="0057275F"/>
    <w:rsid w:val="00573301"/>
    <w:rsid w:val="005745CD"/>
    <w:rsid w:val="0058034B"/>
    <w:rsid w:val="0058290E"/>
    <w:rsid w:val="00582E22"/>
    <w:rsid w:val="005903B7"/>
    <w:rsid w:val="005936EA"/>
    <w:rsid w:val="005939F3"/>
    <w:rsid w:val="00594931"/>
    <w:rsid w:val="00594DA9"/>
    <w:rsid w:val="005A1564"/>
    <w:rsid w:val="005A2D46"/>
    <w:rsid w:val="005A317E"/>
    <w:rsid w:val="005A6830"/>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9D4"/>
    <w:rsid w:val="005F16CF"/>
    <w:rsid w:val="005F1902"/>
    <w:rsid w:val="005F64BC"/>
    <w:rsid w:val="005F708C"/>
    <w:rsid w:val="005F7222"/>
    <w:rsid w:val="00602BFA"/>
    <w:rsid w:val="006040B6"/>
    <w:rsid w:val="00604525"/>
    <w:rsid w:val="00607457"/>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57CCC"/>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6296"/>
    <w:rsid w:val="006F7084"/>
    <w:rsid w:val="00704C11"/>
    <w:rsid w:val="0070618B"/>
    <w:rsid w:val="00706A91"/>
    <w:rsid w:val="007109AE"/>
    <w:rsid w:val="00712A1F"/>
    <w:rsid w:val="007137A6"/>
    <w:rsid w:val="0071396B"/>
    <w:rsid w:val="00714422"/>
    <w:rsid w:val="00717FC1"/>
    <w:rsid w:val="0072097A"/>
    <w:rsid w:val="007236C9"/>
    <w:rsid w:val="00726DF0"/>
    <w:rsid w:val="00731A49"/>
    <w:rsid w:val="00733DF2"/>
    <w:rsid w:val="00734F2A"/>
    <w:rsid w:val="0073517F"/>
    <w:rsid w:val="0073652D"/>
    <w:rsid w:val="0074032F"/>
    <w:rsid w:val="007420F1"/>
    <w:rsid w:val="0074549C"/>
    <w:rsid w:val="00751960"/>
    <w:rsid w:val="00752238"/>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574A"/>
    <w:rsid w:val="007C6A84"/>
    <w:rsid w:val="007C6B47"/>
    <w:rsid w:val="007D04F2"/>
    <w:rsid w:val="007E0320"/>
    <w:rsid w:val="007E724E"/>
    <w:rsid w:val="007E7276"/>
    <w:rsid w:val="007E7D9E"/>
    <w:rsid w:val="007E7F82"/>
    <w:rsid w:val="007F0A1A"/>
    <w:rsid w:val="007F0F34"/>
    <w:rsid w:val="007F17B6"/>
    <w:rsid w:val="007F5161"/>
    <w:rsid w:val="00800FEA"/>
    <w:rsid w:val="00801BAC"/>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925E7"/>
    <w:rsid w:val="008A4AF9"/>
    <w:rsid w:val="008B0332"/>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35DF"/>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7346"/>
    <w:rsid w:val="00963EB8"/>
    <w:rsid w:val="00970892"/>
    <w:rsid w:val="00973111"/>
    <w:rsid w:val="009778A1"/>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24C"/>
    <w:rsid w:val="00A50985"/>
    <w:rsid w:val="00A515C9"/>
    <w:rsid w:val="00A5191A"/>
    <w:rsid w:val="00A575A1"/>
    <w:rsid w:val="00A6193E"/>
    <w:rsid w:val="00A61E47"/>
    <w:rsid w:val="00A65639"/>
    <w:rsid w:val="00A664A4"/>
    <w:rsid w:val="00A703BC"/>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3759"/>
    <w:rsid w:val="00B5599B"/>
    <w:rsid w:val="00B631CA"/>
    <w:rsid w:val="00B65422"/>
    <w:rsid w:val="00B66C1A"/>
    <w:rsid w:val="00B67005"/>
    <w:rsid w:val="00B70649"/>
    <w:rsid w:val="00B7189A"/>
    <w:rsid w:val="00B71D57"/>
    <w:rsid w:val="00B7241E"/>
    <w:rsid w:val="00B73180"/>
    <w:rsid w:val="00B75285"/>
    <w:rsid w:val="00B776B0"/>
    <w:rsid w:val="00B875D8"/>
    <w:rsid w:val="00B95219"/>
    <w:rsid w:val="00B96F19"/>
    <w:rsid w:val="00BA3FA4"/>
    <w:rsid w:val="00BA446C"/>
    <w:rsid w:val="00BA5AA5"/>
    <w:rsid w:val="00BA6001"/>
    <w:rsid w:val="00BA796A"/>
    <w:rsid w:val="00BB6B44"/>
    <w:rsid w:val="00BC287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0331"/>
    <w:rsid w:val="00C83309"/>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50EF"/>
    <w:rsid w:val="00D47119"/>
    <w:rsid w:val="00D512DB"/>
    <w:rsid w:val="00D53786"/>
    <w:rsid w:val="00D5538C"/>
    <w:rsid w:val="00D55771"/>
    <w:rsid w:val="00D56DCB"/>
    <w:rsid w:val="00D60264"/>
    <w:rsid w:val="00D61DE0"/>
    <w:rsid w:val="00D62E22"/>
    <w:rsid w:val="00D670DD"/>
    <w:rsid w:val="00D7103A"/>
    <w:rsid w:val="00D71339"/>
    <w:rsid w:val="00D71A74"/>
    <w:rsid w:val="00D75B6C"/>
    <w:rsid w:val="00D813B1"/>
    <w:rsid w:val="00D83425"/>
    <w:rsid w:val="00D85CDC"/>
    <w:rsid w:val="00D87B55"/>
    <w:rsid w:val="00D91474"/>
    <w:rsid w:val="00D9223C"/>
    <w:rsid w:val="00D92B37"/>
    <w:rsid w:val="00D96425"/>
    <w:rsid w:val="00DA330B"/>
    <w:rsid w:val="00DA4D35"/>
    <w:rsid w:val="00DA6BFF"/>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1D76"/>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7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134"/>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EA83A0F42542AFA7B7CDEA37361053"/>
        <w:category>
          <w:name w:val="Splošno"/>
          <w:gallery w:val="placeholder"/>
        </w:category>
        <w:types>
          <w:type w:val="bbPlcHdr"/>
        </w:types>
        <w:behaviors>
          <w:behavior w:val="content"/>
        </w:behaviors>
        <w:guid w:val="{53EF67DB-782A-4E8D-8F51-5DB6CDA044DD}"/>
      </w:docPartPr>
      <w:docPartBody>
        <w:p w:rsidR="00F10A73" w:rsidRDefault="006F0372" w:rsidP="006F0372">
          <w:pPr>
            <w:pStyle w:val="77EA83A0F42542AFA7B7CDEA37361053"/>
          </w:pPr>
          <w:r w:rsidRPr="00F027DF">
            <w:rPr>
              <w:rStyle w:val="Besedilooznabemesta"/>
              <w:rFonts w:eastAsiaTheme="minorHAnsi"/>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roman"/>
    <w:notTrueType/>
    <w:pitch w:val="default"/>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372"/>
    <w:rsid w:val="00044B34"/>
    <w:rsid w:val="00632C3F"/>
    <w:rsid w:val="006F0372"/>
    <w:rsid w:val="00F10A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32C3F"/>
    <w:rPr>
      <w:color w:val="808080"/>
    </w:rPr>
  </w:style>
  <w:style w:type="paragraph" w:customStyle="1" w:styleId="77EA83A0F42542AFA7B7CDEA37361053">
    <w:name w:val="77EA83A0F42542AFA7B7CDEA37361053"/>
    <w:rsid w:val="006F0372"/>
    <w:pPr>
      <w:spacing w:after="0" w:line="240" w:lineRule="auto"/>
      <w:jc w:val="both"/>
    </w:pPr>
    <w:rPr>
      <w:rFonts w:ascii="Arial" w:eastAsia="Times New Roman" w:hAnsi="Arial" w:cs="Times New Roman"/>
      <w:noProof/>
      <w:sz w:val="18"/>
      <w:szCs w:val="24"/>
    </w:rPr>
  </w:style>
  <w:style w:type="paragraph" w:customStyle="1" w:styleId="64CC772A9ED4486180165FEB50A417B5">
    <w:name w:val="64CC772A9ED4486180165FEB50A417B5"/>
    <w:rsid w:val="00632C3F"/>
  </w:style>
  <w:style w:type="paragraph" w:customStyle="1" w:styleId="B3DCAAC6032243D58FD5B49FDF50A034">
    <w:name w:val="B3DCAAC6032243D58FD5B49FDF50A034"/>
    <w:rsid w:val="00632C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38042-A87A-41EC-A9FE-6B48CE3BA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19</TotalTime>
  <Pages>3</Pages>
  <Words>555</Words>
  <Characters>3167</Characters>
  <Application>Microsoft Office Word</Application>
  <DocSecurity>8</DocSecurity>
  <Lines>26</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15</cp:revision>
  <cp:lastPrinted>2018-04-25T10:53:00Z</cp:lastPrinted>
  <dcterms:created xsi:type="dcterms:W3CDTF">2018-09-13T09:41:00Z</dcterms:created>
  <dcterms:modified xsi:type="dcterms:W3CDTF">2019-05-17T09:43:00Z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